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B5242" w14:textId="77777777" w:rsidR="002B2681" w:rsidRPr="002B2681" w:rsidRDefault="002B2681" w:rsidP="002B2681">
      <w:pPr>
        <w:jc w:val="right"/>
      </w:pPr>
      <w:r w:rsidRPr="002B2681">
        <w:t>Komise pro kategorizaci a úhradovou regulaci zdravotnických prostředků</w:t>
      </w:r>
    </w:p>
    <w:p w14:paraId="4FDF8890" w14:textId="77777777" w:rsidR="002B2681" w:rsidRPr="002B2681" w:rsidRDefault="002B2681" w:rsidP="002B2681">
      <w:pPr>
        <w:jc w:val="right"/>
      </w:pPr>
      <w:r w:rsidRPr="002B2681">
        <w:t>Ministerstvo zdravotnictví</w:t>
      </w:r>
    </w:p>
    <w:p w14:paraId="4D86ED4E" w14:textId="77777777" w:rsidR="002B2681" w:rsidRPr="002B2681" w:rsidRDefault="002B2681" w:rsidP="002B2681">
      <w:pPr>
        <w:jc w:val="right"/>
      </w:pPr>
      <w:r w:rsidRPr="002B2681">
        <w:t xml:space="preserve">Palackého náměstí 375/4 </w:t>
      </w:r>
    </w:p>
    <w:p w14:paraId="4C4A9FE1" w14:textId="77777777" w:rsidR="002B2681" w:rsidRPr="002B2681" w:rsidRDefault="002B2681" w:rsidP="002B2681">
      <w:pPr>
        <w:jc w:val="right"/>
      </w:pPr>
      <w:r w:rsidRPr="002B2681">
        <w:t>128 01 Praha 2</w:t>
      </w:r>
    </w:p>
    <w:p w14:paraId="65E44CB5" w14:textId="77777777" w:rsidR="002B2681" w:rsidRPr="002B2681" w:rsidRDefault="002B2681" w:rsidP="002B2681">
      <w:pPr>
        <w:jc w:val="right"/>
        <w:rPr>
          <w:b/>
          <w:bCs/>
        </w:rPr>
      </w:pPr>
    </w:p>
    <w:p w14:paraId="025FB105" w14:textId="77777777" w:rsidR="002B2681" w:rsidRDefault="002B2681" w:rsidP="00FA33FB"/>
    <w:p w14:paraId="2C16CA8F" w14:textId="77777777" w:rsidR="002B2681" w:rsidRDefault="002B2681" w:rsidP="00FA33FB"/>
    <w:p w14:paraId="01659D35" w14:textId="77777777" w:rsidR="002B2681" w:rsidRDefault="002B2681" w:rsidP="00FA33FB"/>
    <w:p w14:paraId="324CA8C9" w14:textId="77777777" w:rsidR="00FA33FB" w:rsidRDefault="00FA33FB" w:rsidP="002B2681">
      <w:pPr>
        <w:jc w:val="both"/>
      </w:pPr>
      <w:r>
        <w:t>Vážení členové Komise,</w:t>
      </w:r>
    </w:p>
    <w:p w14:paraId="41F3F924" w14:textId="77777777" w:rsidR="00FA33FB" w:rsidRDefault="00FA33FB" w:rsidP="002B2681">
      <w:pPr>
        <w:jc w:val="both"/>
      </w:pPr>
      <w:r>
        <w:t> </w:t>
      </w:r>
    </w:p>
    <w:p w14:paraId="47A9C26A" w14:textId="77777777" w:rsidR="00FA33FB" w:rsidRDefault="00FA33FB" w:rsidP="002B2681">
      <w:pPr>
        <w:jc w:val="both"/>
      </w:pPr>
      <w:r>
        <w:t>dovoluji si Vám předložit návrh na zařazení nové úhradové skupiny zdravotnických prostředků do kategorizačního stromu (skupina 02.04 – ZP pro transanální irigaci) k</w:t>
      </w:r>
      <w:r w:rsidR="002B2681">
        <w:t> </w:t>
      </w:r>
      <w:r>
        <w:t>projednání na nejbližším jednání dne 19. 3. 2026.</w:t>
      </w:r>
    </w:p>
    <w:p w14:paraId="5694470E" w14:textId="77777777" w:rsidR="00FA33FB" w:rsidRDefault="00FA33FB" w:rsidP="002B2681">
      <w:pPr>
        <w:jc w:val="both"/>
      </w:pPr>
      <w:r>
        <w:t> </w:t>
      </w:r>
    </w:p>
    <w:p w14:paraId="285CB08F" w14:textId="6E0A87FE" w:rsidR="00FA33FB" w:rsidRDefault="00FA33FB" w:rsidP="00306269">
      <w:pPr>
        <w:jc w:val="both"/>
      </w:pPr>
      <w:r>
        <w:t xml:space="preserve">Společně s návrhem jsou předkládány i povinné přílohy. </w:t>
      </w:r>
    </w:p>
    <w:p w14:paraId="0936A831" w14:textId="741B5D87" w:rsidR="00306269" w:rsidRDefault="00306269" w:rsidP="00306269">
      <w:pPr>
        <w:jc w:val="both"/>
      </w:pPr>
      <w:r>
        <w:t xml:space="preserve">Přílohou k analýze BIA </w:t>
      </w:r>
      <w:r w:rsidR="008928E4">
        <w:t>je i soubor s</w:t>
      </w:r>
      <w:r w:rsidR="00895096">
        <w:t xml:space="preserve"> referencemi, který vzhledem k jeho velikosti není možné zaslat e-mailem, proto přikládáme link </w:t>
      </w:r>
      <w:hyperlink r:id="rId5" w:history="1">
        <w:r w:rsidR="00895096" w:rsidRPr="00895096">
          <w:rPr>
            <w:rStyle w:val="Hyperlink"/>
          </w:rPr>
          <w:t>Reference_Peristeen.zip</w:t>
        </w:r>
      </w:hyperlink>
    </w:p>
    <w:p w14:paraId="06EE17A6" w14:textId="77777777" w:rsidR="00FA33FB" w:rsidRDefault="00FA33FB" w:rsidP="002B2681">
      <w:pPr>
        <w:jc w:val="both"/>
      </w:pPr>
      <w:r>
        <w:t> </w:t>
      </w:r>
    </w:p>
    <w:p w14:paraId="770DE988" w14:textId="77777777" w:rsidR="00FA33FB" w:rsidRDefault="00FA33FB" w:rsidP="002B2681">
      <w:pPr>
        <w:jc w:val="both"/>
      </w:pPr>
      <w:r>
        <w:t>Předem děkuji za zařazení materiálu k projednání a za jeho posouzení.</w:t>
      </w:r>
    </w:p>
    <w:p w14:paraId="6BC50961" w14:textId="77777777" w:rsidR="00FA33FB" w:rsidRDefault="00FA33FB" w:rsidP="002B2681">
      <w:pPr>
        <w:jc w:val="both"/>
      </w:pPr>
      <w:r>
        <w:t> </w:t>
      </w:r>
    </w:p>
    <w:p w14:paraId="0105BB90" w14:textId="77777777" w:rsidR="00FA33FB" w:rsidRDefault="00FA33FB" w:rsidP="002B2681">
      <w:pPr>
        <w:jc w:val="both"/>
      </w:pPr>
      <w:r>
        <w:t>S pozdravem</w:t>
      </w:r>
    </w:p>
    <w:p w14:paraId="53F93763" w14:textId="77777777" w:rsidR="00FA33FB" w:rsidRDefault="00FA33FB" w:rsidP="002B2681">
      <w:pPr>
        <w:jc w:val="both"/>
      </w:pPr>
      <w:r>
        <w:t> </w:t>
      </w:r>
    </w:p>
    <w:p w14:paraId="1ACEB406" w14:textId="77777777" w:rsidR="00AD5094" w:rsidRDefault="00151366" w:rsidP="002B2681">
      <w:pPr>
        <w:jc w:val="both"/>
      </w:pPr>
      <w:r>
        <w:t xml:space="preserve">Mgr. </w:t>
      </w:r>
      <w:r w:rsidR="00FA33FB">
        <w:t>Monika Hradecká</w:t>
      </w:r>
    </w:p>
    <w:p w14:paraId="06DD0E12" w14:textId="77777777" w:rsidR="00151366" w:rsidRDefault="00151366" w:rsidP="002B2681">
      <w:pPr>
        <w:jc w:val="both"/>
      </w:pPr>
      <w:r>
        <w:t>CzechMed</w:t>
      </w:r>
    </w:p>
    <w:p w14:paraId="69716B61" w14:textId="77777777" w:rsidR="002B2681" w:rsidRPr="00FA33FB" w:rsidRDefault="002B2681" w:rsidP="002B2681">
      <w:pPr>
        <w:jc w:val="both"/>
      </w:pPr>
      <w:r>
        <w:t>členka Komise</w:t>
      </w:r>
    </w:p>
    <w:sectPr w:rsidR="002B2681" w:rsidRPr="00FA3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AD2CA6"/>
    <w:multiLevelType w:val="multilevel"/>
    <w:tmpl w:val="3C60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1783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BD"/>
    <w:rsid w:val="00151366"/>
    <w:rsid w:val="00286332"/>
    <w:rsid w:val="002B2681"/>
    <w:rsid w:val="00306269"/>
    <w:rsid w:val="00395E8F"/>
    <w:rsid w:val="003C5EE6"/>
    <w:rsid w:val="005F165E"/>
    <w:rsid w:val="00660CBD"/>
    <w:rsid w:val="006F23D2"/>
    <w:rsid w:val="008928E4"/>
    <w:rsid w:val="00895096"/>
    <w:rsid w:val="008C3DD9"/>
    <w:rsid w:val="00AD5094"/>
    <w:rsid w:val="00B32D28"/>
    <w:rsid w:val="00FA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FF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0C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0C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0C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0C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0C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0C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0C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0C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0C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0C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0C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0C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0C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0C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0C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0C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0C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0C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0CB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0C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0C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0C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0C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0C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0C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0C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0CB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950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509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16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loplastmigration-my.sharepoint.com/:u:/g/personal/czmf_coloplast_com/IQBNtdQUJvy8SLx_HSdyOiqQARFMZLSGBm5ncJTcEsM5YzI?e=GM9K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20260107 112238 Blank vertical</Template>
  <TotalTime>15</TotalTime>
  <Pages>1</Pages>
  <Words>99</Words>
  <Characters>612</Characters>
  <Application>Microsoft Office Word</Application>
  <DocSecurity>0</DocSecurity>
  <Lines>25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2026-02-25T16:25:00Z</dcterms:created>
  <dcterms:modified xsi:type="dcterms:W3CDTF">2026-02-26T16:33:00Z</dcterms:modified>
</cp:coreProperties>
</file>